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4C7D64BC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E2774">
        <w:rPr>
          <w:b/>
          <w:noProof/>
          <w:sz w:val="24"/>
        </w:rPr>
        <w:t>6</w:t>
      </w:r>
      <w:r w:rsidR="00F353A3">
        <w:rPr>
          <w:b/>
          <w:noProof/>
          <w:sz w:val="24"/>
        </w:rPr>
        <w:t>887</w:t>
      </w:r>
    </w:p>
    <w:p w14:paraId="766A0330" w14:textId="21E3EFCD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</w:r>
      <w:r w:rsidR="00F353A3">
        <w:rPr>
          <w:b/>
          <w:noProof/>
          <w:sz w:val="24"/>
        </w:rPr>
        <w:tab/>
        <w:t>(revision of C1-246460)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3E47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58BE" w:rsidR="001E41F3" w:rsidRPr="00410371" w:rsidRDefault="003E47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2774">
              <w:rPr>
                <w:b/>
                <w:noProof/>
                <w:sz w:val="28"/>
              </w:rPr>
              <w:t>669</w:t>
            </w:r>
            <w:r w:rsidR="004F6A8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954A8" w:rsidR="001E41F3" w:rsidRPr="00410371" w:rsidRDefault="002F6C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4A86C" w:rsidR="001E41F3" w:rsidRPr="00410371" w:rsidRDefault="003E4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AB2584">
              <w:rPr>
                <w:b/>
                <w:noProof/>
                <w:sz w:val="28"/>
              </w:rPr>
              <w:t>7</w:t>
            </w:r>
            <w:r w:rsidR="00863BEA">
              <w:rPr>
                <w:b/>
                <w:noProof/>
                <w:sz w:val="28"/>
              </w:rPr>
              <w:t>.</w:t>
            </w:r>
            <w:r w:rsidR="00AB2584">
              <w:rPr>
                <w:b/>
                <w:noProof/>
                <w:sz w:val="28"/>
              </w:rPr>
              <w:t>15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FCB79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84787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3E47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AAFD1" w:rsidR="001E41F3" w:rsidRDefault="00F3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484165">
              <w:rPr>
                <w:noProof/>
              </w:rPr>
              <w:t>,</w:t>
            </w:r>
            <w:r w:rsidR="00484165">
              <w:t xml:space="preserve"> </w:t>
            </w:r>
            <w:r w:rsidR="003E4723">
              <w:fldChar w:fldCharType="begin"/>
            </w:r>
            <w:r w:rsidR="003E4723">
              <w:instrText xml:space="preserve"> DOCPROPERTY  RelatedWis  \* MERGEFORMAT </w:instrText>
            </w:r>
            <w:r w:rsidR="003E4723">
              <w:fldChar w:fldCharType="separate"/>
            </w:r>
            <w:r w:rsidR="00484165">
              <w:rPr>
                <w:noProof/>
                <w:lang w:eastAsia="zh-CN"/>
              </w:rPr>
              <w:t>IMSProtocol</w:t>
            </w:r>
            <w:r w:rsidR="00484165">
              <w:rPr>
                <w:noProof/>
              </w:rPr>
              <w:t>6</w:t>
            </w:r>
            <w:r w:rsidR="003E472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3E47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616C7" w:rsidR="001E41F3" w:rsidRDefault="00FE3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AD585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5A398" w14:textId="77777777" w:rsidR="00786C01" w:rsidRDefault="00786C01" w:rsidP="00786C01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0601ED57" w14:textId="4941C1FD" w:rsidR="00786C01" w:rsidRDefault="00786C01" w:rsidP="00786C0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8018DA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12FAE478" w14:textId="7ABBE026" w:rsidR="00786C01" w:rsidRPr="00CD5B8B" w:rsidRDefault="00786C01" w:rsidP="00786C0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786C01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31026DD8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7:00Z">
        <w:r w:rsidR="00D546BC">
          <w:rPr>
            <w:rFonts w:hint="eastAsia"/>
            <w:lang w:eastAsia="zh-CN"/>
          </w:rPr>
          <w:t>IETF</w:t>
        </w:r>
        <w:r w:rsidR="00D546BC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9D84" w14:textId="77777777" w:rsidR="003E4723" w:rsidRDefault="003E4723">
      <w:r>
        <w:separator/>
      </w:r>
    </w:p>
  </w:endnote>
  <w:endnote w:type="continuationSeparator" w:id="0">
    <w:p w14:paraId="2B3E65F5" w14:textId="77777777" w:rsidR="003E4723" w:rsidRDefault="003E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3FB96" w14:textId="77777777" w:rsidR="003E4723" w:rsidRDefault="003E4723">
      <w:r>
        <w:separator/>
      </w:r>
    </w:p>
  </w:footnote>
  <w:footnote w:type="continuationSeparator" w:id="0">
    <w:p w14:paraId="18CE0879" w14:textId="77777777" w:rsidR="003E4723" w:rsidRDefault="003E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0D5E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674CB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2F6C80"/>
    <w:rsid w:val="0030091C"/>
    <w:rsid w:val="00303AC1"/>
    <w:rsid w:val="00304874"/>
    <w:rsid w:val="00305409"/>
    <w:rsid w:val="00305F43"/>
    <w:rsid w:val="00314DF2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3E4723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84165"/>
    <w:rsid w:val="00494586"/>
    <w:rsid w:val="004B038D"/>
    <w:rsid w:val="004B75B7"/>
    <w:rsid w:val="004C26A5"/>
    <w:rsid w:val="004D2B96"/>
    <w:rsid w:val="004F6A8E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84787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86C01"/>
    <w:rsid w:val="00792342"/>
    <w:rsid w:val="007977A8"/>
    <w:rsid w:val="007B512A"/>
    <w:rsid w:val="007C2097"/>
    <w:rsid w:val="007D6A07"/>
    <w:rsid w:val="007D6A43"/>
    <w:rsid w:val="007F6731"/>
    <w:rsid w:val="007F7259"/>
    <w:rsid w:val="008018DA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2774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630CD"/>
    <w:rsid w:val="00A7671C"/>
    <w:rsid w:val="00A80F6E"/>
    <w:rsid w:val="00A85E3B"/>
    <w:rsid w:val="00AA2CBC"/>
    <w:rsid w:val="00AA5EFD"/>
    <w:rsid w:val="00AB2584"/>
    <w:rsid w:val="00AC0730"/>
    <w:rsid w:val="00AC28BB"/>
    <w:rsid w:val="00AC5820"/>
    <w:rsid w:val="00AD1CD8"/>
    <w:rsid w:val="00AD27DC"/>
    <w:rsid w:val="00AD585E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40251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065"/>
    <w:rsid w:val="00D546BC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EF5DB3"/>
    <w:rsid w:val="00F1589E"/>
    <w:rsid w:val="00F15ABE"/>
    <w:rsid w:val="00F16A6E"/>
    <w:rsid w:val="00F25D98"/>
    <w:rsid w:val="00F300FB"/>
    <w:rsid w:val="00F31D20"/>
    <w:rsid w:val="00F336FE"/>
    <w:rsid w:val="00F353A3"/>
    <w:rsid w:val="00F61657"/>
    <w:rsid w:val="00F64348"/>
    <w:rsid w:val="00F918C0"/>
    <w:rsid w:val="00FB6386"/>
    <w:rsid w:val="00FD47A6"/>
    <w:rsid w:val="00FE379F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E2BD8-402E-413C-AE96-36C09F77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9</cp:revision>
  <cp:lastPrinted>1900-01-01T00:00:00Z</cp:lastPrinted>
  <dcterms:created xsi:type="dcterms:W3CDTF">2024-11-20T19:14:00Z</dcterms:created>
  <dcterms:modified xsi:type="dcterms:W3CDTF">2024-11-20T19:58:00Z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